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0FDE7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FORMAN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819482D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7CF2EE90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0EB71336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Forman(q.v.).</w:t>
      </w:r>
    </w:p>
    <w:p w14:paraId="2068ACB3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AB61DB3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</w:t>
      </w:r>
      <w:proofErr w:type="spellStart"/>
      <w:r>
        <w:rPr>
          <w:rFonts w:cs="Times New Roman"/>
          <w:szCs w:val="24"/>
        </w:rPr>
        <w:t>Metyngham</w:t>
      </w:r>
      <w:proofErr w:type="spellEnd"/>
      <w:r>
        <w:rPr>
          <w:rFonts w:cs="Times New Roman"/>
          <w:szCs w:val="24"/>
        </w:rPr>
        <w:t>(q.v.).    (ibid.)</w:t>
      </w:r>
    </w:p>
    <w:p w14:paraId="679E5196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3FACE778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6738C9B9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They, Elizabeth Passmore(q.v.) and Margaret </w:t>
      </w:r>
      <w:proofErr w:type="spellStart"/>
      <w:r>
        <w:rPr>
          <w:rFonts w:cs="Times New Roman"/>
          <w:szCs w:val="24"/>
        </w:rPr>
        <w:t>Medowe</w:t>
      </w:r>
      <w:proofErr w:type="spellEnd"/>
      <w:r>
        <w:rPr>
          <w:rFonts w:cs="Times New Roman"/>
          <w:szCs w:val="24"/>
        </w:rPr>
        <w:t>(q.v.) made a plaint of</w:t>
      </w:r>
    </w:p>
    <w:p w14:paraId="089FA3F7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concord against William Baxter, clerk(q.v.).   (ibid.)</w:t>
      </w:r>
    </w:p>
    <w:p w14:paraId="6F61E177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19138EEA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</w:p>
    <w:p w14:paraId="1E5E6414" w14:textId="77777777" w:rsidR="00916232" w:rsidRDefault="00916232" w:rsidP="0091623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54CADB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6CCE" w14:textId="77777777" w:rsidR="00916232" w:rsidRDefault="00916232" w:rsidP="009139A6">
      <w:r>
        <w:separator/>
      </w:r>
    </w:p>
  </w:endnote>
  <w:endnote w:type="continuationSeparator" w:id="0">
    <w:p w14:paraId="1D9A1E03" w14:textId="77777777" w:rsidR="00916232" w:rsidRDefault="009162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E9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31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8C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002BF" w14:textId="77777777" w:rsidR="00916232" w:rsidRDefault="00916232" w:rsidP="009139A6">
      <w:r>
        <w:separator/>
      </w:r>
    </w:p>
  </w:footnote>
  <w:footnote w:type="continuationSeparator" w:id="0">
    <w:p w14:paraId="55609AB3" w14:textId="77777777" w:rsidR="00916232" w:rsidRDefault="009162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0D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4C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A4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232"/>
    <w:rsid w:val="000666E0"/>
    <w:rsid w:val="002510B7"/>
    <w:rsid w:val="005C130B"/>
    <w:rsid w:val="00826F5C"/>
    <w:rsid w:val="009139A6"/>
    <w:rsid w:val="00916232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88FD9"/>
  <w15:chartTrackingRefBased/>
  <w15:docId w15:val="{6BB33C41-7715-4F4B-8463-B11430D8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62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2023-01-07T19:23:00Z</dcterms:created>
  <dcterms:modified xsi:type="dcterms:W3CDTF">2023-01-07T19:23:00Z</dcterms:modified>
</cp:coreProperties>
</file>